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B63C" w14:textId="75E713EF" w:rsidR="00535962" w:rsidRPr="00F7167E" w:rsidRDefault="00DC2A50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3FDB72D" wp14:editId="56465DB3">
                <wp:simplePos x="0" y="0"/>
                <wp:positionH relativeFrom="column">
                  <wp:posOffset>4219575</wp:posOffset>
                </wp:positionH>
                <wp:positionV relativeFrom="paragraph">
                  <wp:posOffset>-781050</wp:posOffset>
                </wp:positionV>
                <wp:extent cx="2383155" cy="777240"/>
                <wp:effectExtent l="0" t="0" r="17145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3155" cy="777240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722433190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071FFC86" w14:textId="57275A87" w:rsidR="002B3064" w:rsidRPr="002B3064" w:rsidRDefault="002B3064" w:rsidP="002B3064">
                                        <w:r w:rsidRPr="002B3064">
                                          <w:rPr>
                                            <w:rStyle w:val="Style2"/>
                                          </w:rPr>
                                          <w:t>supbanco-CCC-CP-2022-00</w:t>
                                        </w:r>
                                        <w:r w:rsidR="00C73DBB">
                                          <w:rPr>
                                            <w:rStyle w:val="Style2"/>
                                          </w:rPr>
                                          <w:t>1</w:t>
                                        </w:r>
                                        <w:r w:rsidR="000D7499">
                                          <w:rPr>
                                            <w:rStyle w:val="Style2"/>
                                          </w:rPr>
                                          <w:t>8</w:t>
                                        </w:r>
                                      </w:p>
                                    </w:sdtContent>
                                  </w:sdt>
                                  <w:p w14:paraId="5EF4191F" w14:textId="712747A4" w:rsidR="00051C0A" w:rsidRPr="00051C0A" w:rsidRDefault="000D7499" w:rsidP="002B3064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D7FECB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FDB72D" id="Group 20" o:spid="_x0000_s1026" style="position:absolute;margin-left:332.25pt;margin-top:-61.5pt;width:187.65pt;height:61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722433190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071FFC86" w14:textId="57275A87" w:rsidR="002B3064" w:rsidRPr="002B3064" w:rsidRDefault="002B3064" w:rsidP="002B3064">
                                  <w:r w:rsidRPr="002B3064">
                                    <w:rPr>
                                      <w:rStyle w:val="Style2"/>
                                    </w:rPr>
                                    <w:t>supbanco-CCC-CP-2022-00</w:t>
                                  </w:r>
                                  <w:r w:rsidR="00C73DBB">
                                    <w:rPr>
                                      <w:rStyle w:val="Style2"/>
                                    </w:rPr>
                                    <w:t>1</w:t>
                                  </w:r>
                                  <w:r w:rsidR="000D7499">
                                    <w:rPr>
                                      <w:rStyle w:val="Style2"/>
                                    </w:rPr>
                                    <w:t>8</w:t>
                                  </w:r>
                                </w:p>
                              </w:sdtContent>
                            </w:sdt>
                            <w:p w14:paraId="5EF4191F" w14:textId="712747A4" w:rsidR="00051C0A" w:rsidRPr="00051C0A" w:rsidRDefault="000D7499" w:rsidP="002B3064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6D7FECB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D5CCD0" wp14:editId="04595DE3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202614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21AD863" wp14:editId="0AEC51B1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5CCD0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vlba9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202614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21AD863" wp14:editId="0AEC51B1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1F1724" wp14:editId="6C233037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A00660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F1724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CAqSjPgAAAACwEAAA8AAAAAAAAAAAAAAAAANAQAAGRycy9kb3ducmV2LnhtbFBLBQYAAAAA&#10;BAAEAPMAAABBBQAAAAA=&#10;" filled="f" stroked="f">
                <v:textbox inset="0,0,0,0">
                  <w:txbxContent>
                    <w:p w14:paraId="50A00660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4C76FCE" wp14:editId="521926B9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847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EF6ED6" wp14:editId="7D6AEBA6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8897C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D7499">
                              <w:fldChar w:fldCharType="begin"/>
                            </w:r>
                            <w:r w:rsidR="000D7499">
                              <w:instrText xml:space="preserve"> NUMPAGES   \* MERGEFORMAT </w:instrText>
                            </w:r>
                            <w:r w:rsidR="000D7499"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0D749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F6ED6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" filled="f" stroked="f">
                <v:textbox>
                  <w:txbxContent>
                    <w:p w14:paraId="6E8897C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2B3064">
                        <w:fldChar w:fldCharType="begin"/>
                      </w:r>
                      <w:r w:rsidR="002B3064">
                        <w:instrText xml:space="preserve"> NUMPAGES   \* MERGEFORMAT </w:instrText>
                      </w:r>
                      <w:r w:rsidR="002B3064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2B306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7BC33C" wp14:editId="7E1487B3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0A0883" w14:textId="77777777" w:rsidR="0026335F" w:rsidRPr="0026335F" w:rsidRDefault="000D749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BC33C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" filled="f" stroked="f">
                <v:textbox>
                  <w:txbxContent>
                    <w:p w14:paraId="3E0A0883" w14:textId="77777777" w:rsidR="0026335F" w:rsidRPr="0026335F" w:rsidRDefault="002B306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4EA40" w14:textId="1349D049" w:rsidR="00535962" w:rsidRPr="00535962" w:rsidRDefault="00645847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692625" wp14:editId="317C9416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DF0C84" w14:textId="77777777" w:rsidR="002E1412" w:rsidRPr="002E1412" w:rsidRDefault="000D749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92625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CO9jaE3QAAAAkBAAAPAAAAZHJz&#10;L2Rvd25yZXYueG1sTI/BTsMwDIbvSLxDZCQuiCVbx0pL0wmQQLtu7AHcJmsrGqdqsrV7e8wJbr/l&#10;T78/F9vZ9eJix9B50rBcKBCWam86ajQcvz4en0GEiGSw92Q1XG2AbXl7U2Bu/ER7eznERnAJhRw1&#10;tDEOuZShbq3DsPCDJd6d/Ogw8jg20ow4cbnr5UqpjXTYEV9ocbDvra2/D2en4bSbHp6yqfqMx3S/&#10;3rxhl1b+qvX93fz6AiLaOf7B8KvP6lCyU+XPZILoNazUcs0ohywBwUCqVAai4pAkIMtC/v+g/AE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CO9jaE3QAAAAkBAAAPAAAAAAAAAAAAAAAA&#10;AFMEAABkcnMvZG93bnJldi54bWxQSwUGAAAAAAQABADzAAAAXQUAAAAA&#10;" stroked="f">
                <v:textbox>
                  <w:txbxContent>
                    <w:p w14:paraId="30DF0C84" w14:textId="77777777" w:rsidR="002E1412" w:rsidRPr="002E1412" w:rsidRDefault="002B306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50B538C" w14:textId="77777777" w:rsidR="00535962" w:rsidRDefault="00535962" w:rsidP="00535962"/>
    <w:p w14:paraId="0E90E17A" w14:textId="7BA50295" w:rsidR="006506D0" w:rsidRDefault="00645847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E92964" wp14:editId="6BECEF4B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336596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92964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" stroked="f">
                <v:textbox>
                  <w:txbxContent>
                    <w:p w14:paraId="4A336596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6726C0F6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54C58DAF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39D95721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61F05DAF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D46F47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61D56AB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2E92A50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AD0EAC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BCAF4AF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419C01B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AEBA02E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2C6CCC6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4EAF83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540490B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E3EEB4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ED52384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11C04A2F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8EAAEA4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E3A7A94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47D7807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C726C8C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BB260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2AFAFD7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8F9B341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E5EB0E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1B4BA00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2D505B0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EC205B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4634C2C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206E217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3C06478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7F26DC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0A69D7B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98637D8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4D190633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540FBD39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7ADB26B8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44695A1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8B18736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6D9CE33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7B670B13" w14:textId="77777777" w:rsidTr="00044FA8">
        <w:trPr>
          <w:trHeight w:val="4637"/>
        </w:trPr>
        <w:tc>
          <w:tcPr>
            <w:tcW w:w="3269" w:type="dxa"/>
          </w:tcPr>
          <w:p w14:paraId="36C531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4612C0A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5875DD6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3CBC63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224BD60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525FA2FD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39FC9DD3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2B3F804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E29928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BE6A08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39AA2FD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0F942A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057F302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3B20DFF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73D27E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0309799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6334719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6DF5AF3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5502D5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6FE86ABF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254232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ECF03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5ED53034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ACB0" w14:textId="5112618D" w:rsidR="001007E7" w:rsidRDefault="00645847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124E28" wp14:editId="2E9CD133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DCE7C1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124E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12DCE7C1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24D2A8C" wp14:editId="75662AC7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84000A" wp14:editId="222F9DD6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C9DE27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65C6784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84000A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67C9DE27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65C6784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3BFBD21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6B7F41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A1B8BC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CEAD2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CD4C8A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5B3E7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0ECA213F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A507C" w14:textId="3DD22649" w:rsidR="00051C0A" w:rsidRDefault="00645847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53D4AB" wp14:editId="4002931A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06B35E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0D7499">
                            <w:fldChar w:fldCharType="begin"/>
                          </w:r>
                          <w:r w:rsidR="000D7499">
                            <w:instrText xml:space="preserve"> NUMPAGES   \* MERGEFORMAT </w:instrText>
                          </w:r>
                          <w:r w:rsidR="000D7499">
                            <w:fldChar w:fldCharType="separate"/>
                          </w:r>
                          <w:r w:rsidR="0065391E" w:rsidRP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0D749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53D4A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2706B35E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2B3064">
                      <w:fldChar w:fldCharType="begin"/>
                    </w:r>
                    <w:r w:rsidR="002B3064">
                      <w:instrText xml:space="preserve"> NUMPAGES   \* MERGEFORMAT </w:instrText>
                    </w:r>
                    <w:r w:rsidR="002B3064">
                      <w:fldChar w:fldCharType="separate"/>
                    </w:r>
                    <w:r w:rsidR="0065391E" w:rsidRPr="0065391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2B306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57240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0D7499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3064"/>
    <w:rsid w:val="002B43A0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5847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3DBB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2A50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466F1BB6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6</cp:revision>
  <cp:lastPrinted>2011-03-04T18:55:00Z</cp:lastPrinted>
  <dcterms:created xsi:type="dcterms:W3CDTF">2021-09-30T16:13:00Z</dcterms:created>
  <dcterms:modified xsi:type="dcterms:W3CDTF">2022-10-26T13:40:00Z</dcterms:modified>
</cp:coreProperties>
</file>